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D6ECB">
        <w:rPr>
          <w:rFonts w:ascii="Arial" w:hAnsi="Arial" w:cs="Arial"/>
          <w:b/>
          <w:caps/>
          <w:sz w:val="28"/>
          <w:szCs w:val="28"/>
        </w:rPr>
        <w:t>2074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D6ECB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D6ECB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instalação de postes de iluminação pública na Avenida dos Migrantes, nos trechos compreendidos do nº 125 ao nº 345 e do nº 557 ao nº 769, no Parque Meia Lua, neste </w:t>
            </w:r>
            <w:proofErr w:type="gramStart"/>
            <w:r w:rsidRPr="006D6ECB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D6ECB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6D6ECB" w:rsidRPr="006D6ECB">
        <w:rPr>
          <w:rFonts w:ascii="Arial" w:hAnsi="Arial" w:cs="Arial"/>
        </w:rPr>
        <w:t xml:space="preserve">à EDP - Bandeirante Energia S/A solicitando a instalação de postes de iluminação pública na Avenida dos Migrantes, nos trechos compreendidos do nº 125 ao nº 345 e do nº 557 ao nº 769, no </w:t>
      </w:r>
      <w:proofErr w:type="gramStart"/>
      <w:r w:rsidR="006D6ECB" w:rsidRPr="006D6ECB">
        <w:rPr>
          <w:rFonts w:ascii="Arial" w:hAnsi="Arial" w:cs="Arial"/>
        </w:rPr>
        <w:t>Parque Meia</w:t>
      </w:r>
      <w:proofErr w:type="gramEnd"/>
      <w:r w:rsidR="006D6ECB" w:rsidRPr="006D6ECB">
        <w:rPr>
          <w:rFonts w:ascii="Arial" w:hAnsi="Arial" w:cs="Arial"/>
        </w:rPr>
        <w:t xml:space="preserve"> Lua, neste Município.</w:t>
      </w:r>
    </w:p>
    <w:p w:rsidR="00691CF5" w:rsidRPr="00691CF5" w:rsidRDefault="006D6ECB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Esclarecemos que tal solicitação é feita a pedido dos moradores do bairro, que se queixam da falta de iluminação pública no local, gerando</w:t>
      </w:r>
      <w:bookmarkStart w:id="0" w:name="_GoBack"/>
      <w:bookmarkEnd w:id="0"/>
      <w:r>
        <w:rPr>
          <w:rFonts w:ascii="Arial" w:hAnsi="Arial" w:cs="Arial"/>
        </w:rPr>
        <w:t xml:space="preserve"> insegurança a </w:t>
      </w:r>
      <w:proofErr w:type="gramStart"/>
      <w:r>
        <w:rPr>
          <w:rFonts w:ascii="Arial" w:hAnsi="Arial" w:cs="Arial"/>
        </w:rPr>
        <w:t>todos.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6D6ECB">
        <w:rPr>
          <w:rFonts w:ascii="Arial" w:hAnsi="Arial" w:cs="Arial"/>
        </w:rPr>
        <w:t xml:space="preserve">a </w:t>
      </w:r>
      <w:r w:rsidR="006D6ECB" w:rsidRPr="006D6ECB">
        <w:rPr>
          <w:rFonts w:ascii="Arial" w:hAnsi="Arial" w:cs="Arial"/>
        </w:rPr>
        <w:t>EDP - Bandeirante Energia S/A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6D6ECB">
        <w:rPr>
          <w:rFonts w:ascii="Arial" w:hAnsi="Arial" w:cs="Arial"/>
        </w:rPr>
        <w:t>7</w:t>
      </w:r>
      <w:proofErr w:type="gramEnd"/>
      <w:r w:rsidR="006D6ECB">
        <w:rPr>
          <w:rFonts w:ascii="Arial" w:hAnsi="Arial" w:cs="Arial"/>
        </w:rPr>
        <w:t xml:space="preserve"> de outubro de 2015.</w:t>
      </w:r>
    </w:p>
    <w:p w:rsidR="006D6ECB" w:rsidRDefault="006D6EC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6ECB" w:rsidRDefault="006D6EC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6ECB" w:rsidRDefault="006D6ECB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D6ECB" w:rsidRPr="006D6ECB" w:rsidRDefault="006D6ECB" w:rsidP="006D6ECB">
      <w:pPr>
        <w:jc w:val="center"/>
        <w:rPr>
          <w:rFonts w:ascii="Arial" w:hAnsi="Arial"/>
          <w:b/>
        </w:rPr>
      </w:pPr>
      <w:r w:rsidRPr="006D6ECB">
        <w:rPr>
          <w:rFonts w:ascii="Arial" w:hAnsi="Arial"/>
          <w:b/>
        </w:rPr>
        <w:t>JOSÉ FRANCISCO</w:t>
      </w:r>
    </w:p>
    <w:p w:rsidR="006D6ECB" w:rsidRPr="006D6ECB" w:rsidRDefault="006D6ECB" w:rsidP="006D6ECB">
      <w:pPr>
        <w:jc w:val="center"/>
        <w:rPr>
          <w:rFonts w:ascii="Arial" w:hAnsi="Arial"/>
        </w:rPr>
      </w:pPr>
      <w:r w:rsidRPr="006D6ECB">
        <w:rPr>
          <w:rFonts w:ascii="Arial" w:hAnsi="Arial"/>
        </w:rPr>
        <w:t>Vereador – PT</w:t>
      </w:r>
    </w:p>
    <w:sectPr w:rsidR="006D6ECB" w:rsidRPr="006D6ECB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BA2" w:rsidRDefault="00A40BA2">
      <w:r>
        <w:separator/>
      </w:r>
    </w:p>
  </w:endnote>
  <w:endnote w:type="continuationSeparator" w:id="0">
    <w:p w:rsidR="00A40BA2" w:rsidRDefault="00A4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BA2" w:rsidRDefault="00A40BA2">
      <w:r>
        <w:separator/>
      </w:r>
    </w:p>
  </w:footnote>
  <w:footnote w:type="continuationSeparator" w:id="0">
    <w:p w:rsidR="00A40BA2" w:rsidRDefault="00A40B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2D6AF4B" wp14:editId="310FB6F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2EB497F" wp14:editId="576F5B3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60B0ACB" wp14:editId="50AA085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D6ECB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0BA2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171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2015-10-06T13:22:00Z</dcterms:created>
  <dcterms:modified xsi:type="dcterms:W3CDTF">2015-10-06T13:22:00Z</dcterms:modified>
</cp:coreProperties>
</file>